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03FC" w:rsidRDefault="005103FC" w:rsidP="005103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DADE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103FC" w:rsidRDefault="005103FC" w:rsidP="005103FC">
      <w:pPr>
        <w:rPr>
          <w:rFonts w:ascii="Times New Roman" w:hAnsi="Times New Roman" w:cs="Times New Roman"/>
        </w:rPr>
      </w:pPr>
    </w:p>
    <w:p w:rsidR="005103FC" w:rsidRDefault="005103FC" w:rsidP="005103FC">
      <w:pPr>
        <w:rPr>
          <w:rFonts w:ascii="Times New Roman" w:hAnsi="Times New Roman" w:cs="Times New Roman"/>
        </w:rPr>
      </w:pPr>
    </w:p>
    <w:p w:rsidR="005103FC" w:rsidRDefault="005103FC" w:rsidP="005103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Loveday of </w:t>
      </w:r>
      <w:proofErr w:type="spellStart"/>
      <w:r>
        <w:rPr>
          <w:rFonts w:ascii="Times New Roman" w:hAnsi="Times New Roman" w:cs="Times New Roman"/>
        </w:rPr>
        <w:t>Chediston</w:t>
      </w:r>
      <w:proofErr w:type="spellEnd"/>
      <w:r>
        <w:rPr>
          <w:rFonts w:ascii="Times New Roman" w:hAnsi="Times New Roman" w:cs="Times New Roman"/>
        </w:rPr>
        <w:t>, Suffolk(q.v.).</w:t>
      </w:r>
    </w:p>
    <w:p w:rsidR="005103FC" w:rsidRDefault="005103FC" w:rsidP="005103FC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436EE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ab/>
      </w:r>
    </w:p>
    <w:p w:rsidR="005103FC" w:rsidRDefault="005103FC" w:rsidP="005103FC">
      <w:pPr>
        <w:rPr>
          <w:rFonts w:ascii="Times New Roman" w:hAnsi="Times New Roman" w:cs="Times New Roman"/>
        </w:rPr>
      </w:pPr>
    </w:p>
    <w:p w:rsidR="005103FC" w:rsidRDefault="005103FC" w:rsidP="005103FC">
      <w:pPr>
        <w:rPr>
          <w:rFonts w:ascii="Times New Roman" w:hAnsi="Times New Roman" w:cs="Times New Roman"/>
        </w:rPr>
      </w:pPr>
    </w:p>
    <w:p w:rsidR="005103FC" w:rsidRDefault="005103FC" w:rsidP="005103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September 2017</w:t>
      </w:r>
    </w:p>
    <w:p w:rsidR="006B2F86" w:rsidRPr="00E71FC3" w:rsidRDefault="005103F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03FC" w:rsidRDefault="005103FC" w:rsidP="00E71FC3">
      <w:r>
        <w:separator/>
      </w:r>
    </w:p>
  </w:endnote>
  <w:endnote w:type="continuationSeparator" w:id="0">
    <w:p w:rsidR="005103FC" w:rsidRDefault="005103F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03FC" w:rsidRDefault="005103FC" w:rsidP="00E71FC3">
      <w:r>
        <w:separator/>
      </w:r>
    </w:p>
  </w:footnote>
  <w:footnote w:type="continuationSeparator" w:id="0">
    <w:p w:rsidR="005103FC" w:rsidRDefault="005103F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3FC"/>
    <w:rsid w:val="001A7C09"/>
    <w:rsid w:val="005103F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D83468-B6CB-4E08-B3B4-6596D9833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03F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103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2017-09-06T19:28:00Z</dcterms:created>
  <dcterms:modified xsi:type="dcterms:W3CDTF">2017-09-06T19:28:00Z</dcterms:modified>
</cp:coreProperties>
</file>